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1F0" w:rsidRPr="005C5DBF" w:rsidRDefault="00A561F0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A561F0" w:rsidRPr="005C5DBF" w:rsidRDefault="00A561F0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A561F0" w:rsidRPr="005C5DBF" w:rsidRDefault="00A561F0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A561F0" w:rsidRPr="005C5DBF" w:rsidRDefault="00A561F0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A561F0" w:rsidRPr="005C5DBF" w:rsidRDefault="00A561F0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02.06.2021    № 121</w:t>
      </w:r>
    </w:p>
    <w:p w:rsidR="00A561F0" w:rsidRPr="005C5DBF" w:rsidRDefault="00A561F0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A561F0" w:rsidRDefault="00A561F0" w:rsidP="007342FA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выдаче разрешения на использование земель или земельных участков, находящихся в государственной или муниципальной собственности, без предоставления земельных участков и установления сервитутов</w:t>
      </w:r>
    </w:p>
    <w:p w:rsidR="00A561F0" w:rsidRDefault="00A561F0" w:rsidP="007342FA">
      <w:pPr>
        <w:spacing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61F0" w:rsidRPr="00394D7E" w:rsidRDefault="00A561F0" w:rsidP="001E5085">
      <w:pPr>
        <w:tabs>
          <w:tab w:val="left" w:pos="1701"/>
        </w:tabs>
        <w:spacing w:line="240" w:lineRule="auto"/>
        <w:ind w:right="-1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статьями</w:t>
      </w:r>
      <w:r w:rsidRPr="001B1D4D">
        <w:rPr>
          <w:rFonts w:ascii="Times New Roman" w:hAnsi="Times New Roman" w:cs="Times New Roman"/>
          <w:sz w:val="24"/>
          <w:szCs w:val="24"/>
        </w:rPr>
        <w:t xml:space="preserve"> 39.33, 39.34, </w:t>
      </w:r>
      <w:r>
        <w:rPr>
          <w:rFonts w:ascii="Times New Roman" w:hAnsi="Times New Roman" w:cs="Times New Roman"/>
          <w:sz w:val="24"/>
          <w:szCs w:val="24"/>
        </w:rPr>
        <w:t xml:space="preserve">39.35, </w:t>
      </w:r>
      <w:r w:rsidRPr="001B1D4D">
        <w:rPr>
          <w:rFonts w:ascii="Times New Roman" w:hAnsi="Times New Roman" w:cs="Times New Roman"/>
          <w:sz w:val="24"/>
          <w:szCs w:val="24"/>
        </w:rPr>
        <w:t>39.3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B1D4D">
        <w:rPr>
          <w:rFonts w:ascii="Times New Roman" w:hAnsi="Times New Roman" w:cs="Times New Roman"/>
          <w:sz w:val="24"/>
          <w:szCs w:val="24"/>
        </w:rPr>
        <w:t xml:space="preserve">Земельного кодекса Российской Федерации, </w:t>
      </w:r>
      <w:r w:rsidRPr="00754EC2">
        <w:rPr>
          <w:rFonts w:ascii="Times New Roman" w:hAnsi="Times New Roman" w:cs="Times New Roman"/>
          <w:sz w:val="24"/>
          <w:szCs w:val="24"/>
          <w:lang w:eastAsia="ru-RU"/>
        </w:rPr>
        <w:t>постановлением Правительства Российской Федерации от 03.12.2014 № 1300 «Об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54EC2">
        <w:rPr>
          <w:rFonts w:ascii="Times New Roman" w:hAnsi="Times New Roman" w:cs="Times New Roman"/>
          <w:sz w:val="24"/>
          <w:szCs w:val="24"/>
          <w:lang w:eastAsia="ru-RU"/>
        </w:rPr>
        <w:t>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постановлениями Правительства Брянской области от 18.07.2016 № 379-п «Об утверждении Порядка и условий размещения объектов, виды которых определены Правительством Российской Федерации, на землях или земельных участках, находящихся в государственной или муниципальной собственности, без предоставления земельных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54EC2">
        <w:rPr>
          <w:rFonts w:ascii="Times New Roman" w:hAnsi="Times New Roman" w:cs="Times New Roman"/>
          <w:sz w:val="24"/>
          <w:szCs w:val="24"/>
          <w:lang w:eastAsia="ru-RU"/>
        </w:rPr>
        <w:t xml:space="preserve">участков и установления сервитутов на территории Брянской области», от 31.10.2016 № 551-п «Об утверждении общих требований к Порядку расчета размера платы за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порядку и срокам ее внесения на территории Брянской области», </w:t>
      </w:r>
      <w:r w:rsidRPr="00C21CE6">
        <w:rPr>
          <w:rFonts w:ascii="Times New Roman" w:hAnsi="Times New Roman" w:cs="Times New Roman"/>
          <w:sz w:val="24"/>
          <w:szCs w:val="24"/>
          <w:lang w:eastAsia="ru-RU"/>
        </w:rPr>
        <w:t>приказом Управления имущественных отношений Брянской области от 22.11.2019 № 1498 «Об утверждении результатов определения кадастровой стоимости земельных участков, относящихся к категории земель населенных пунктов, расположенных на территории Брянской области»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131EC0">
        <w:rPr>
          <w:rFonts w:ascii="Times New Roman" w:hAnsi="Times New Roman" w:cs="Times New Roman"/>
          <w:color w:val="000000"/>
          <w:sz w:val="24"/>
          <w:szCs w:val="24"/>
        </w:rPr>
        <w:t xml:space="preserve">на основании обращения  </w:t>
      </w:r>
      <w:r>
        <w:rPr>
          <w:rFonts w:ascii="Times New Roman" w:hAnsi="Times New Roman" w:cs="Times New Roman"/>
          <w:color w:val="000000"/>
          <w:sz w:val="24"/>
          <w:szCs w:val="24"/>
        </w:rPr>
        <w:t>от 04.</w:t>
      </w:r>
      <w:r w:rsidRPr="00131EC0">
        <w:rPr>
          <w:rFonts w:ascii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131EC0">
        <w:rPr>
          <w:rFonts w:ascii="Times New Roman" w:hAnsi="Times New Roman" w:cs="Times New Roman"/>
          <w:color w:val="000000"/>
          <w:sz w:val="24"/>
          <w:szCs w:val="24"/>
        </w:rPr>
        <w:t>.202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1C5D5D">
        <w:rPr>
          <w:rFonts w:ascii="Times New Roman" w:hAnsi="Times New Roman" w:cs="Times New Roman"/>
          <w:color w:val="000000"/>
          <w:sz w:val="24"/>
          <w:szCs w:val="24"/>
        </w:rPr>
        <w:t xml:space="preserve">акционерного общества «Транснефть-Дружба» в лице </w:t>
      </w:r>
      <w:r>
        <w:rPr>
          <w:rFonts w:ascii="Times New Roman" w:hAnsi="Times New Roman" w:cs="Times New Roman"/>
          <w:color w:val="000000"/>
          <w:sz w:val="24"/>
          <w:szCs w:val="24"/>
        </w:rPr>
        <w:t>представителя –  директора ООО «РАО»ГеоКадастрИнформ» Смирнова Романа Сергеевича</w:t>
      </w:r>
      <w:r w:rsidRPr="004D3F49">
        <w:rPr>
          <w:rFonts w:ascii="Times New Roman" w:hAnsi="Times New Roman" w:cs="Times New Roman"/>
          <w:color w:val="000000"/>
          <w:sz w:val="24"/>
          <w:szCs w:val="24"/>
        </w:rPr>
        <w:t>, действующего на основании доверенности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 10.08.2020 года </w:t>
      </w:r>
      <w:r w:rsidRPr="00687D93">
        <w:rPr>
          <w:rFonts w:ascii="Times New Roman" w:hAnsi="Times New Roman" w:cs="Times New Roman"/>
          <w:color w:val="000000"/>
          <w:sz w:val="24"/>
          <w:szCs w:val="24"/>
        </w:rPr>
        <w:t xml:space="preserve">№ </w:t>
      </w:r>
      <w:r>
        <w:rPr>
          <w:rFonts w:ascii="Times New Roman" w:hAnsi="Times New Roman" w:cs="Times New Roman"/>
          <w:color w:val="000000"/>
          <w:sz w:val="24"/>
          <w:szCs w:val="24"/>
        </w:rPr>
        <w:t>32 АБ 1718468, удостоверенной Солодковой Татьяной Викторовной, временно исполняющей обязанности нотариуса Брянского нотариального округа Брянской области, Ореховой Татьяны Викторовны</w:t>
      </w:r>
      <w:r w:rsidRPr="00131EC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131EC0">
        <w:rPr>
          <w:rFonts w:ascii="Times New Roman" w:hAnsi="Times New Roman" w:cs="Times New Roman"/>
          <w:color w:val="000000"/>
          <w:sz w:val="24"/>
          <w:szCs w:val="24"/>
        </w:rPr>
        <w:t xml:space="preserve"> о выдаче разрешения на использование частей земельных участков </w:t>
      </w:r>
    </w:p>
    <w:p w:rsidR="00A561F0" w:rsidRPr="001A6DAB" w:rsidRDefault="00A561F0" w:rsidP="001E5085">
      <w:pPr>
        <w:tabs>
          <w:tab w:val="left" w:pos="1701"/>
        </w:tabs>
        <w:spacing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ПОСТАНОВЛЯЮ:</w:t>
      </w:r>
    </w:p>
    <w:p w:rsidR="00A561F0" w:rsidRDefault="00A561F0" w:rsidP="00D642F0">
      <w:pPr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6E8">
        <w:rPr>
          <w:rFonts w:ascii="Times New Roman" w:hAnsi="Times New Roman" w:cs="Times New Roman"/>
          <w:sz w:val="24"/>
          <w:szCs w:val="24"/>
        </w:rPr>
        <w:t xml:space="preserve">Разрешить акционерному обществу «Транснефть-Дружба», место нахождения: 241020, г. Брянск, ул. Уральская,  д. 113,  ИНН 3235002178, КПП 997250001, ОГРН 1023202736754,  </w:t>
      </w:r>
      <w:r w:rsidRPr="00D31048">
        <w:rPr>
          <w:rFonts w:ascii="Times New Roman" w:hAnsi="Times New Roman" w:cs="Times New Roman"/>
          <w:color w:val="000000"/>
          <w:sz w:val="24"/>
          <w:szCs w:val="24"/>
        </w:rPr>
        <w:t>в  лице  Регионального автономного объединения «ГеоКадастрИнформ», место нахождения: 241023, Брянская обл., г. Брянск, ул. Степная, д. 13, пом. 12, ИНН 3257005133, КПП 325701001, ОГРН 1133256007983</w:t>
      </w:r>
      <w:r w:rsidRPr="007146E8">
        <w:rPr>
          <w:rFonts w:ascii="Times New Roman" w:hAnsi="Times New Roman" w:cs="Times New Roman"/>
          <w:sz w:val="24"/>
          <w:szCs w:val="24"/>
        </w:rPr>
        <w:t xml:space="preserve">, использование земельного участка  в целях </w:t>
      </w:r>
      <w:r>
        <w:rPr>
          <w:rFonts w:ascii="Times New Roman" w:hAnsi="Times New Roman" w:cs="Times New Roman"/>
          <w:sz w:val="24"/>
          <w:szCs w:val="24"/>
        </w:rPr>
        <w:t>размещения подземных линейных сооружений, а также ихназемных частей и сооружений, технологически необходимых для их использования</w:t>
      </w:r>
      <w:r w:rsidRPr="002C412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12F">
        <w:rPr>
          <w:rFonts w:ascii="Times New Roman" w:hAnsi="Times New Roman" w:cs="Times New Roman"/>
          <w:sz w:val="24"/>
          <w:szCs w:val="24"/>
        </w:rPr>
        <w:t xml:space="preserve">площадью </w:t>
      </w:r>
      <w:r>
        <w:rPr>
          <w:rFonts w:ascii="Times New Roman" w:hAnsi="Times New Roman" w:cs="Times New Roman"/>
          <w:sz w:val="24"/>
          <w:szCs w:val="24"/>
        </w:rPr>
        <w:t>718 кв.м.</w:t>
      </w:r>
      <w:r w:rsidRPr="002C412F">
        <w:rPr>
          <w:rFonts w:ascii="Times New Roman" w:hAnsi="Times New Roman" w:cs="Times New Roman"/>
          <w:sz w:val="24"/>
          <w:szCs w:val="24"/>
        </w:rPr>
        <w:t xml:space="preserve">, расположенного по адресу: Брянская область, Унечский район,  </w:t>
      </w:r>
      <w:r>
        <w:rPr>
          <w:rFonts w:ascii="Times New Roman" w:hAnsi="Times New Roman" w:cs="Times New Roman"/>
          <w:sz w:val="24"/>
          <w:szCs w:val="24"/>
        </w:rPr>
        <w:t>Найтоповичское</w:t>
      </w:r>
      <w:r w:rsidRPr="002C412F">
        <w:rPr>
          <w:rFonts w:ascii="Times New Roman" w:hAnsi="Times New Roman" w:cs="Times New Roman"/>
          <w:sz w:val="24"/>
          <w:szCs w:val="24"/>
        </w:rPr>
        <w:t xml:space="preserve"> сельское поселение, с  координатами характерных точек границ  территорий кадастрового квартала  32:27:0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C412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0607</w:t>
      </w:r>
    </w:p>
    <w:p w:rsidR="00A561F0" w:rsidRPr="00E83E36" w:rsidRDefault="00A561F0" w:rsidP="00E83E36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561F0" w:rsidRPr="007146E8" w:rsidRDefault="00A561F0" w:rsidP="004E71C7">
      <w:pPr>
        <w:spacing w:line="240" w:lineRule="auto"/>
        <w:ind w:right="-1" w:firstLine="708"/>
        <w:rPr>
          <w:rFonts w:ascii="Times New Roman" w:hAnsi="Times New Roman" w:cs="Times New Roman"/>
          <w:sz w:val="24"/>
          <w:szCs w:val="24"/>
        </w:rPr>
      </w:pPr>
      <w:r w:rsidRPr="00D642F0">
        <w:rPr>
          <w:rFonts w:ascii="Times New Roman" w:hAnsi="Times New Roman" w:cs="Times New Roman"/>
          <w:sz w:val="24"/>
          <w:szCs w:val="24"/>
        </w:rPr>
        <w:t>Каталог координат (СК 32)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418"/>
        <w:gridCol w:w="1275"/>
        <w:gridCol w:w="1701"/>
      </w:tblGrid>
      <w:tr w:rsidR="00A561F0">
        <w:trPr>
          <w:trHeight w:val="765"/>
        </w:trPr>
        <w:tc>
          <w:tcPr>
            <w:tcW w:w="5103" w:type="dxa"/>
            <w:gridSpan w:val="4"/>
          </w:tcPr>
          <w:p w:rsidR="00A561F0" w:rsidRDefault="00A561F0" w:rsidP="004E71C7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Обозначение участка: ЗУ1</w:t>
            </w:r>
          </w:p>
          <w:p w:rsidR="00A561F0" w:rsidRPr="003513D3" w:rsidRDefault="00A561F0" w:rsidP="004E71C7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участка: 718м²</w:t>
            </w:r>
          </w:p>
        </w:tc>
      </w:tr>
      <w:tr w:rsidR="00A561F0">
        <w:tc>
          <w:tcPr>
            <w:tcW w:w="709" w:type="dxa"/>
          </w:tcPr>
          <w:p w:rsidR="00A561F0" w:rsidRPr="003513D3" w:rsidRDefault="00A561F0" w:rsidP="004E0237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18" w:type="dxa"/>
          </w:tcPr>
          <w:p w:rsidR="00A561F0" w:rsidRPr="003513D3" w:rsidRDefault="00A561F0" w:rsidP="004D3F49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Длина линии(м)</w:t>
            </w:r>
          </w:p>
        </w:tc>
        <w:tc>
          <w:tcPr>
            <w:tcW w:w="1275" w:type="dxa"/>
          </w:tcPr>
          <w:p w:rsidR="00A561F0" w:rsidRDefault="00A561F0" w:rsidP="004D3F49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  <w:p w:rsidR="00A561F0" w:rsidRPr="003513D3" w:rsidRDefault="00A561F0" w:rsidP="004D3F49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(м)</w:t>
            </w:r>
          </w:p>
        </w:tc>
        <w:tc>
          <w:tcPr>
            <w:tcW w:w="1701" w:type="dxa"/>
          </w:tcPr>
          <w:p w:rsidR="00A561F0" w:rsidRDefault="00A561F0" w:rsidP="004D3F49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  <w:p w:rsidR="00A561F0" w:rsidRPr="003513D3" w:rsidRDefault="00A561F0" w:rsidP="004D3F49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(м)</w:t>
            </w:r>
          </w:p>
        </w:tc>
      </w:tr>
      <w:tr w:rsidR="00A561F0">
        <w:tc>
          <w:tcPr>
            <w:tcW w:w="709" w:type="dxa"/>
          </w:tcPr>
          <w:p w:rsidR="00A561F0" w:rsidRDefault="00A561F0" w:rsidP="001D3017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561F0" w:rsidRPr="003513D3" w:rsidRDefault="00A561F0" w:rsidP="001D3017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A561F0" w:rsidRPr="003513D3" w:rsidRDefault="00A561F0" w:rsidP="001D3017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561F0" w:rsidRDefault="00A561F0" w:rsidP="001D3017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61F0">
        <w:tc>
          <w:tcPr>
            <w:tcW w:w="709" w:type="dxa"/>
          </w:tcPr>
          <w:p w:rsidR="00A561F0" w:rsidRPr="003513D3" w:rsidRDefault="00A561F0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</w:tcPr>
          <w:p w:rsidR="00A561F0" w:rsidRDefault="00A561F0" w:rsidP="004B1630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1F0" w:rsidRPr="003513D3" w:rsidRDefault="00A561F0" w:rsidP="004B1630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8.36</w:t>
            </w:r>
          </w:p>
        </w:tc>
        <w:tc>
          <w:tcPr>
            <w:tcW w:w="1275" w:type="dxa"/>
          </w:tcPr>
          <w:p w:rsidR="00A561F0" w:rsidRPr="003513D3" w:rsidRDefault="00A561F0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433671.37</w:t>
            </w:r>
          </w:p>
        </w:tc>
        <w:tc>
          <w:tcPr>
            <w:tcW w:w="1701" w:type="dxa"/>
          </w:tcPr>
          <w:p w:rsidR="00A561F0" w:rsidRDefault="00A561F0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1262859.18</w:t>
            </w:r>
          </w:p>
        </w:tc>
      </w:tr>
      <w:tr w:rsidR="00A561F0">
        <w:tc>
          <w:tcPr>
            <w:tcW w:w="709" w:type="dxa"/>
          </w:tcPr>
          <w:p w:rsidR="00A561F0" w:rsidRPr="003513D3" w:rsidRDefault="00A561F0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A561F0" w:rsidRPr="003513D3" w:rsidRDefault="00A561F0" w:rsidP="004B1630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61F0" w:rsidRPr="003513D3" w:rsidRDefault="00A561F0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433665.69</w:t>
            </w:r>
          </w:p>
        </w:tc>
        <w:tc>
          <w:tcPr>
            <w:tcW w:w="1701" w:type="dxa"/>
          </w:tcPr>
          <w:p w:rsidR="00A561F0" w:rsidRPr="003513D3" w:rsidRDefault="00A561F0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1262865.32</w:t>
            </w:r>
          </w:p>
        </w:tc>
      </w:tr>
      <w:tr w:rsidR="00A561F0">
        <w:tc>
          <w:tcPr>
            <w:tcW w:w="709" w:type="dxa"/>
          </w:tcPr>
          <w:p w:rsidR="00A561F0" w:rsidRPr="003513D3" w:rsidRDefault="00A561F0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A561F0" w:rsidRPr="003513D3" w:rsidRDefault="00A561F0" w:rsidP="004B1630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5.93</w:t>
            </w:r>
          </w:p>
        </w:tc>
        <w:tc>
          <w:tcPr>
            <w:tcW w:w="1275" w:type="dxa"/>
          </w:tcPr>
          <w:p w:rsidR="00A561F0" w:rsidRPr="003513D3" w:rsidRDefault="00A561F0" w:rsidP="000F67DC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433662.67</w:t>
            </w:r>
          </w:p>
        </w:tc>
        <w:tc>
          <w:tcPr>
            <w:tcW w:w="1701" w:type="dxa"/>
          </w:tcPr>
          <w:p w:rsidR="00A561F0" w:rsidRPr="003513D3" w:rsidRDefault="00A561F0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1262870.42</w:t>
            </w:r>
          </w:p>
        </w:tc>
      </w:tr>
      <w:tr w:rsidR="00A561F0">
        <w:tc>
          <w:tcPr>
            <w:tcW w:w="709" w:type="dxa"/>
          </w:tcPr>
          <w:p w:rsidR="00A561F0" w:rsidRPr="003513D3" w:rsidRDefault="00A561F0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A561F0" w:rsidRDefault="00A561F0" w:rsidP="004B1630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2.82</w:t>
            </w:r>
          </w:p>
        </w:tc>
        <w:tc>
          <w:tcPr>
            <w:tcW w:w="1275" w:type="dxa"/>
          </w:tcPr>
          <w:p w:rsidR="00A561F0" w:rsidRPr="003513D3" w:rsidRDefault="00A561F0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433662.01</w:t>
            </w:r>
          </w:p>
        </w:tc>
        <w:tc>
          <w:tcPr>
            <w:tcW w:w="1701" w:type="dxa"/>
          </w:tcPr>
          <w:p w:rsidR="00A561F0" w:rsidRPr="003513D3" w:rsidRDefault="00A561F0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1262873.16</w:t>
            </w:r>
          </w:p>
        </w:tc>
      </w:tr>
      <w:tr w:rsidR="00A561F0">
        <w:tc>
          <w:tcPr>
            <w:tcW w:w="709" w:type="dxa"/>
          </w:tcPr>
          <w:p w:rsidR="00A561F0" w:rsidRPr="003513D3" w:rsidRDefault="00A561F0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A561F0" w:rsidRDefault="00A561F0" w:rsidP="004B1630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18.42</w:t>
            </w:r>
          </w:p>
        </w:tc>
        <w:tc>
          <w:tcPr>
            <w:tcW w:w="1275" w:type="dxa"/>
          </w:tcPr>
          <w:p w:rsidR="00A561F0" w:rsidRPr="003513D3" w:rsidRDefault="00A561F0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433663.44</w:t>
            </w:r>
          </w:p>
        </w:tc>
        <w:tc>
          <w:tcPr>
            <w:tcW w:w="1701" w:type="dxa"/>
          </w:tcPr>
          <w:p w:rsidR="00A561F0" w:rsidRPr="003513D3" w:rsidRDefault="00A561F0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1262891.52</w:t>
            </w:r>
          </w:p>
        </w:tc>
      </w:tr>
      <w:tr w:rsidR="00A561F0">
        <w:tc>
          <w:tcPr>
            <w:tcW w:w="709" w:type="dxa"/>
          </w:tcPr>
          <w:p w:rsidR="00A561F0" w:rsidRDefault="00A561F0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A561F0" w:rsidRDefault="00A561F0" w:rsidP="004B1630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21.28</w:t>
            </w:r>
          </w:p>
        </w:tc>
        <w:tc>
          <w:tcPr>
            <w:tcW w:w="1275" w:type="dxa"/>
          </w:tcPr>
          <w:p w:rsidR="00A561F0" w:rsidRDefault="00A561F0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433642.27</w:t>
            </w:r>
          </w:p>
        </w:tc>
        <w:tc>
          <w:tcPr>
            <w:tcW w:w="1701" w:type="dxa"/>
          </w:tcPr>
          <w:p w:rsidR="00A561F0" w:rsidRDefault="00A561F0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1262889.34</w:t>
            </w:r>
          </w:p>
        </w:tc>
      </w:tr>
      <w:tr w:rsidR="00A561F0">
        <w:tc>
          <w:tcPr>
            <w:tcW w:w="709" w:type="dxa"/>
          </w:tcPr>
          <w:p w:rsidR="00A561F0" w:rsidRDefault="00A561F0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A561F0" w:rsidRDefault="00A561F0" w:rsidP="004B1630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9.37</w:t>
            </w:r>
          </w:p>
        </w:tc>
        <w:tc>
          <w:tcPr>
            <w:tcW w:w="1275" w:type="dxa"/>
          </w:tcPr>
          <w:p w:rsidR="00A561F0" w:rsidRDefault="00A561F0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433640.08</w:t>
            </w:r>
          </w:p>
        </w:tc>
        <w:tc>
          <w:tcPr>
            <w:tcW w:w="1701" w:type="dxa"/>
          </w:tcPr>
          <w:p w:rsidR="00A561F0" w:rsidRDefault="00A561F0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1262880.23</w:t>
            </w:r>
          </w:p>
        </w:tc>
      </w:tr>
      <w:tr w:rsidR="00A561F0">
        <w:tc>
          <w:tcPr>
            <w:tcW w:w="709" w:type="dxa"/>
          </w:tcPr>
          <w:p w:rsidR="00A561F0" w:rsidRDefault="00A561F0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A561F0" w:rsidRDefault="00A561F0" w:rsidP="004B1630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6.90</w:t>
            </w:r>
          </w:p>
        </w:tc>
        <w:tc>
          <w:tcPr>
            <w:tcW w:w="1275" w:type="dxa"/>
          </w:tcPr>
          <w:p w:rsidR="00A561F0" w:rsidRDefault="00A561F0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433640.06</w:t>
            </w:r>
          </w:p>
        </w:tc>
        <w:tc>
          <w:tcPr>
            <w:tcW w:w="1701" w:type="dxa"/>
          </w:tcPr>
          <w:p w:rsidR="00A561F0" w:rsidRDefault="00A561F0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1262873.33</w:t>
            </w:r>
          </w:p>
        </w:tc>
      </w:tr>
      <w:tr w:rsidR="00A561F0">
        <w:tc>
          <w:tcPr>
            <w:tcW w:w="709" w:type="dxa"/>
          </w:tcPr>
          <w:p w:rsidR="00A561F0" w:rsidRDefault="00A561F0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A561F0" w:rsidRDefault="00A561F0" w:rsidP="004B1630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1.84</w:t>
            </w:r>
          </w:p>
        </w:tc>
        <w:tc>
          <w:tcPr>
            <w:tcW w:w="1275" w:type="dxa"/>
          </w:tcPr>
          <w:p w:rsidR="00A561F0" w:rsidRDefault="00A561F0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433640.97</w:t>
            </w:r>
          </w:p>
        </w:tc>
        <w:tc>
          <w:tcPr>
            <w:tcW w:w="1701" w:type="dxa"/>
          </w:tcPr>
          <w:p w:rsidR="00A561F0" w:rsidRDefault="00A561F0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1262871.73</w:t>
            </w:r>
          </w:p>
        </w:tc>
      </w:tr>
      <w:tr w:rsidR="00A561F0">
        <w:tc>
          <w:tcPr>
            <w:tcW w:w="709" w:type="dxa"/>
          </w:tcPr>
          <w:p w:rsidR="00A561F0" w:rsidRDefault="00A561F0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A561F0" w:rsidRDefault="00A561F0" w:rsidP="004B1630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5.20</w:t>
            </w:r>
          </w:p>
        </w:tc>
        <w:tc>
          <w:tcPr>
            <w:tcW w:w="1275" w:type="dxa"/>
          </w:tcPr>
          <w:p w:rsidR="00A561F0" w:rsidRDefault="00A561F0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433643.18</w:t>
            </w:r>
          </w:p>
        </w:tc>
        <w:tc>
          <w:tcPr>
            <w:tcW w:w="1701" w:type="dxa"/>
          </w:tcPr>
          <w:p w:rsidR="00A561F0" w:rsidRDefault="00A561F0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1262867.02</w:t>
            </w:r>
          </w:p>
        </w:tc>
      </w:tr>
      <w:tr w:rsidR="00A561F0">
        <w:tc>
          <w:tcPr>
            <w:tcW w:w="709" w:type="dxa"/>
          </w:tcPr>
          <w:p w:rsidR="00A561F0" w:rsidRDefault="00A561F0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A561F0" w:rsidRDefault="00A561F0" w:rsidP="004B1630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11.32</w:t>
            </w:r>
          </w:p>
        </w:tc>
        <w:tc>
          <w:tcPr>
            <w:tcW w:w="1275" w:type="dxa"/>
          </w:tcPr>
          <w:p w:rsidR="00A561F0" w:rsidRDefault="00A561F0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433647.97</w:t>
            </w:r>
          </w:p>
        </w:tc>
        <w:tc>
          <w:tcPr>
            <w:tcW w:w="1701" w:type="dxa"/>
          </w:tcPr>
          <w:p w:rsidR="00A561F0" w:rsidRDefault="00A561F0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1262856.76</w:t>
            </w:r>
          </w:p>
        </w:tc>
      </w:tr>
      <w:tr w:rsidR="00A561F0">
        <w:tc>
          <w:tcPr>
            <w:tcW w:w="709" w:type="dxa"/>
          </w:tcPr>
          <w:p w:rsidR="00A561F0" w:rsidRDefault="00A561F0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561F0" w:rsidRDefault="00A561F0" w:rsidP="004B1630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23.52</w:t>
            </w:r>
          </w:p>
        </w:tc>
        <w:tc>
          <w:tcPr>
            <w:tcW w:w="1275" w:type="dxa"/>
          </w:tcPr>
          <w:p w:rsidR="00A561F0" w:rsidRDefault="00A561F0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433671.37</w:t>
            </w:r>
          </w:p>
        </w:tc>
        <w:tc>
          <w:tcPr>
            <w:tcW w:w="1701" w:type="dxa"/>
          </w:tcPr>
          <w:p w:rsidR="00A561F0" w:rsidRDefault="00A561F0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1262859.18</w:t>
            </w:r>
          </w:p>
        </w:tc>
      </w:tr>
    </w:tbl>
    <w:p w:rsidR="00A561F0" w:rsidRDefault="00A561F0" w:rsidP="001E47B6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A561F0" w:rsidRPr="001B40EF" w:rsidRDefault="00A561F0" w:rsidP="00BB7D76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Установить срок использования земельного участка: 49 лет</w:t>
      </w:r>
      <w:r w:rsidRPr="001B40EF">
        <w:rPr>
          <w:rFonts w:ascii="Times New Roman" w:hAnsi="Times New Roman" w:cs="Times New Roman"/>
          <w:sz w:val="24"/>
          <w:szCs w:val="24"/>
        </w:rPr>
        <w:t>.</w:t>
      </w:r>
    </w:p>
    <w:p w:rsidR="00A561F0" w:rsidRDefault="00A561F0" w:rsidP="00BB7D76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561F0" w:rsidRPr="001B1D4D" w:rsidRDefault="00A561F0" w:rsidP="007342FA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 Акционерное общество «Транснефть-Дружба»  обязано: </w:t>
      </w:r>
    </w:p>
    <w:p w:rsidR="00A561F0" w:rsidRPr="001B1D4D" w:rsidRDefault="00A561F0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B1D4D">
        <w:rPr>
          <w:rFonts w:ascii="Times New Roman" w:hAnsi="Times New Roman" w:cs="Times New Roman"/>
          <w:sz w:val="24"/>
          <w:szCs w:val="24"/>
        </w:rPr>
        <w:t>а)</w:t>
      </w:r>
      <w:r w:rsidRPr="001B1D4D">
        <w:rPr>
          <w:rFonts w:ascii="Times New Roman" w:hAnsi="Times New Roman" w:cs="Times New Roman"/>
          <w:sz w:val="24"/>
          <w:szCs w:val="24"/>
        </w:rPr>
        <w:tab/>
        <w:t>выполнить предусмотренные статьей 39.35 Земельного кодекса Российской Федерации требования в случае, если использование земель или земельных  участков привело к порче или уничтожению плодородного слоя почвы в границах таких земель или земельных участков;</w:t>
      </w:r>
    </w:p>
    <w:p w:rsidR="00A561F0" w:rsidRPr="001B1D4D" w:rsidRDefault="00A561F0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B1D4D">
        <w:rPr>
          <w:rFonts w:ascii="Times New Roman" w:hAnsi="Times New Roman" w:cs="Times New Roman"/>
          <w:sz w:val="24"/>
          <w:szCs w:val="24"/>
        </w:rPr>
        <w:t>б)</w:t>
      </w:r>
      <w:r w:rsidRPr="001B1D4D">
        <w:rPr>
          <w:rFonts w:ascii="Times New Roman" w:hAnsi="Times New Roman" w:cs="Times New Roman"/>
          <w:sz w:val="24"/>
          <w:szCs w:val="24"/>
        </w:rPr>
        <w:tab/>
        <w:t>установить охранную (защитную) зону (в случаях, предусмотренных законодательством Российской Федерации);</w:t>
      </w:r>
    </w:p>
    <w:p w:rsidR="00A561F0" w:rsidRDefault="00A561F0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B1D4D">
        <w:rPr>
          <w:rFonts w:ascii="Times New Roman" w:hAnsi="Times New Roman" w:cs="Times New Roman"/>
          <w:sz w:val="24"/>
          <w:szCs w:val="24"/>
        </w:rPr>
        <w:t>в)</w:t>
      </w:r>
      <w:r w:rsidRPr="001B1D4D">
        <w:rPr>
          <w:rFonts w:ascii="Times New Roman" w:hAnsi="Times New Roman" w:cs="Times New Roman"/>
          <w:sz w:val="24"/>
          <w:szCs w:val="24"/>
        </w:rPr>
        <w:tab/>
        <w:t>выполнять требования в соответствии с установленными ограничениями в отношении земельного участка (в случаях, установленных действующим законодательством Российской Федерации).</w:t>
      </w:r>
    </w:p>
    <w:p w:rsidR="00A561F0" w:rsidRDefault="00A561F0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3. Досрочное прекращение действия разрешения на использование возможно со дня предоставления земельного участка гражданину или юридическому лицу. Установить десятидневный срок со дня принятия решения о предоставлении земельного участка для направления акционерному обществу «Транснефть-Дружба» уведомления о предоставлении земельного участка таким лицам.</w:t>
      </w:r>
    </w:p>
    <w:p w:rsidR="00A561F0" w:rsidRDefault="00A561F0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4.   В течение десяти дней со дня выдачи разрешения на использование земельного участка направить копию этого разрешения с приложением схемы границ предполагаемого к использованию земельного участка на кадастровом плане территории в федеральный орган исполнительной власти,  уполномоченной на осуществление государственного земельного надзора.</w:t>
      </w:r>
    </w:p>
    <w:p w:rsidR="00A561F0" w:rsidRDefault="00A561F0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561F0" w:rsidRDefault="00A561F0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5.   Настоящее постановление вступает в силу со дня его подписания.</w:t>
      </w:r>
    </w:p>
    <w:p w:rsidR="00A561F0" w:rsidRPr="001B1D4D" w:rsidRDefault="00A561F0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6.  Контроль за исполнением настоящего постановления возложить на заместителя главы администрации района   И.М. Волкович.</w:t>
      </w:r>
    </w:p>
    <w:tbl>
      <w:tblPr>
        <w:tblW w:w="4949" w:type="pct"/>
        <w:tblInd w:w="-106" w:type="dxa"/>
        <w:tblLook w:val="01E0"/>
      </w:tblPr>
      <w:tblGrid>
        <w:gridCol w:w="7701"/>
        <w:gridCol w:w="2614"/>
      </w:tblGrid>
      <w:tr w:rsidR="00A561F0" w:rsidRPr="00193297">
        <w:trPr>
          <w:trHeight w:val="160"/>
        </w:trPr>
        <w:tc>
          <w:tcPr>
            <w:tcW w:w="3733" w:type="pct"/>
          </w:tcPr>
          <w:p w:rsidR="00A561F0" w:rsidRDefault="00A561F0" w:rsidP="00F410FE">
            <w:pPr>
              <w:pStyle w:val="ConsPlusNormal"/>
              <w:ind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1F0" w:rsidRDefault="00A561F0" w:rsidP="00F410FE">
            <w:pPr>
              <w:pStyle w:val="ConsPlusNormal"/>
              <w:ind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1F0" w:rsidRPr="00193297" w:rsidRDefault="00A561F0" w:rsidP="00F410FE">
            <w:pPr>
              <w:pStyle w:val="ConsPlusNormal"/>
              <w:ind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93297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93297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267" w:type="pct"/>
          </w:tcPr>
          <w:p w:rsidR="00A561F0" w:rsidRDefault="00A561F0" w:rsidP="00F410FE">
            <w:pPr>
              <w:pStyle w:val="ConsPlusNormal"/>
              <w:ind w:left="34"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1F0" w:rsidRDefault="00A561F0" w:rsidP="00F410FE">
            <w:pPr>
              <w:pStyle w:val="ConsPlusNormal"/>
              <w:ind w:left="34"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1F0" w:rsidRPr="00193297" w:rsidRDefault="00A561F0" w:rsidP="00A22C0D">
            <w:pPr>
              <w:pStyle w:val="ConsPlusNormal"/>
              <w:ind w:left="271" w:right="-1" w:hanging="2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  <w:tr w:rsidR="00A561F0" w:rsidRPr="00193297">
        <w:trPr>
          <w:trHeight w:val="60"/>
        </w:trPr>
        <w:tc>
          <w:tcPr>
            <w:tcW w:w="3733" w:type="pct"/>
          </w:tcPr>
          <w:p w:rsidR="00A561F0" w:rsidRPr="00193297" w:rsidRDefault="00A561F0" w:rsidP="00F410FE">
            <w:pPr>
              <w:pStyle w:val="ConsPlusNormal"/>
              <w:ind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1F0" w:rsidRPr="00193297" w:rsidRDefault="00A561F0" w:rsidP="00F410FE">
            <w:pPr>
              <w:pStyle w:val="ConsPlusNormal"/>
              <w:ind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pct"/>
          </w:tcPr>
          <w:p w:rsidR="00A561F0" w:rsidRPr="00193297" w:rsidRDefault="00A561F0" w:rsidP="006A1A81">
            <w:pPr>
              <w:pStyle w:val="ConsPlusNormal"/>
              <w:ind w:left="271"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61F0" w:rsidRPr="00193297" w:rsidRDefault="00A561F0" w:rsidP="00B31D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561F0" w:rsidRDefault="00A561F0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sectPr w:rsidR="00A561F0" w:rsidSect="005C5D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25B0B"/>
    <w:multiLevelType w:val="hybridMultilevel"/>
    <w:tmpl w:val="C8EE063C"/>
    <w:lvl w:ilvl="0" w:tplc="D56884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9717C31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20191"/>
    <w:rsid w:val="00020B20"/>
    <w:rsid w:val="000267BA"/>
    <w:rsid w:val="00032DBF"/>
    <w:rsid w:val="00043144"/>
    <w:rsid w:val="00061B61"/>
    <w:rsid w:val="00065A20"/>
    <w:rsid w:val="000807FD"/>
    <w:rsid w:val="00097C91"/>
    <w:rsid w:val="000C321E"/>
    <w:rsid w:val="000C57F2"/>
    <w:rsid w:val="000C5D97"/>
    <w:rsid w:val="000D1EB5"/>
    <w:rsid w:val="000D4E8D"/>
    <w:rsid w:val="000E4A26"/>
    <w:rsid w:val="000E5216"/>
    <w:rsid w:val="000F59D5"/>
    <w:rsid w:val="000F67DC"/>
    <w:rsid w:val="00110BCD"/>
    <w:rsid w:val="001261C9"/>
    <w:rsid w:val="00131565"/>
    <w:rsid w:val="00131EC0"/>
    <w:rsid w:val="0017326C"/>
    <w:rsid w:val="001736C0"/>
    <w:rsid w:val="00193297"/>
    <w:rsid w:val="001A6DAB"/>
    <w:rsid w:val="001B1D4D"/>
    <w:rsid w:val="001B40EF"/>
    <w:rsid w:val="001B6FF9"/>
    <w:rsid w:val="001C12B0"/>
    <w:rsid w:val="001C5D5D"/>
    <w:rsid w:val="001D3017"/>
    <w:rsid w:val="001E47B6"/>
    <w:rsid w:val="001E5085"/>
    <w:rsid w:val="001E65B2"/>
    <w:rsid w:val="001F5313"/>
    <w:rsid w:val="00214080"/>
    <w:rsid w:val="00227819"/>
    <w:rsid w:val="002461B6"/>
    <w:rsid w:val="002518E6"/>
    <w:rsid w:val="0026341E"/>
    <w:rsid w:val="00292336"/>
    <w:rsid w:val="002969D0"/>
    <w:rsid w:val="002C412F"/>
    <w:rsid w:val="002E6950"/>
    <w:rsid w:val="002F7F5A"/>
    <w:rsid w:val="003321A5"/>
    <w:rsid w:val="0034685F"/>
    <w:rsid w:val="003513D3"/>
    <w:rsid w:val="00351DBC"/>
    <w:rsid w:val="00372FFD"/>
    <w:rsid w:val="00394D7E"/>
    <w:rsid w:val="0040372A"/>
    <w:rsid w:val="0041030B"/>
    <w:rsid w:val="00450812"/>
    <w:rsid w:val="00453656"/>
    <w:rsid w:val="004918D0"/>
    <w:rsid w:val="004B037C"/>
    <w:rsid w:val="004B1630"/>
    <w:rsid w:val="004B535C"/>
    <w:rsid w:val="004C5695"/>
    <w:rsid w:val="004D3F49"/>
    <w:rsid w:val="004D60A5"/>
    <w:rsid w:val="004E0237"/>
    <w:rsid w:val="004E71C7"/>
    <w:rsid w:val="00504D0A"/>
    <w:rsid w:val="005525E1"/>
    <w:rsid w:val="0056352A"/>
    <w:rsid w:val="00573967"/>
    <w:rsid w:val="0059004B"/>
    <w:rsid w:val="005C3CE1"/>
    <w:rsid w:val="005C5DBF"/>
    <w:rsid w:val="006342D8"/>
    <w:rsid w:val="00663F6A"/>
    <w:rsid w:val="00677182"/>
    <w:rsid w:val="0067752C"/>
    <w:rsid w:val="00687D93"/>
    <w:rsid w:val="006A1A81"/>
    <w:rsid w:val="006B47C7"/>
    <w:rsid w:val="006C2E92"/>
    <w:rsid w:val="006E10FB"/>
    <w:rsid w:val="006F1CE7"/>
    <w:rsid w:val="007146E8"/>
    <w:rsid w:val="007313C4"/>
    <w:rsid w:val="007342FA"/>
    <w:rsid w:val="00741C68"/>
    <w:rsid w:val="00753E4B"/>
    <w:rsid w:val="00754EC2"/>
    <w:rsid w:val="00764CA8"/>
    <w:rsid w:val="00797DBA"/>
    <w:rsid w:val="007D32C2"/>
    <w:rsid w:val="007E360E"/>
    <w:rsid w:val="0081633A"/>
    <w:rsid w:val="008207B9"/>
    <w:rsid w:val="0087349F"/>
    <w:rsid w:val="00886818"/>
    <w:rsid w:val="00901522"/>
    <w:rsid w:val="009040D3"/>
    <w:rsid w:val="009067C1"/>
    <w:rsid w:val="00911A64"/>
    <w:rsid w:val="009278A5"/>
    <w:rsid w:val="00933128"/>
    <w:rsid w:val="0094542D"/>
    <w:rsid w:val="00950A15"/>
    <w:rsid w:val="00994212"/>
    <w:rsid w:val="00A07281"/>
    <w:rsid w:val="00A138E1"/>
    <w:rsid w:val="00A22C0D"/>
    <w:rsid w:val="00A360B0"/>
    <w:rsid w:val="00A45CDD"/>
    <w:rsid w:val="00A561F0"/>
    <w:rsid w:val="00A81735"/>
    <w:rsid w:val="00A9308B"/>
    <w:rsid w:val="00AB5783"/>
    <w:rsid w:val="00AE45EC"/>
    <w:rsid w:val="00B31D6D"/>
    <w:rsid w:val="00BB7D76"/>
    <w:rsid w:val="00BD3839"/>
    <w:rsid w:val="00C21CE6"/>
    <w:rsid w:val="00C26740"/>
    <w:rsid w:val="00C905A5"/>
    <w:rsid w:val="00CA3774"/>
    <w:rsid w:val="00CD7CA1"/>
    <w:rsid w:val="00D26A3F"/>
    <w:rsid w:val="00D31048"/>
    <w:rsid w:val="00D61DD9"/>
    <w:rsid w:val="00D642F0"/>
    <w:rsid w:val="00D652AD"/>
    <w:rsid w:val="00D96FFB"/>
    <w:rsid w:val="00DB0D35"/>
    <w:rsid w:val="00DE0B10"/>
    <w:rsid w:val="00E64314"/>
    <w:rsid w:val="00E83E36"/>
    <w:rsid w:val="00E9142C"/>
    <w:rsid w:val="00EA4EB2"/>
    <w:rsid w:val="00EB01C3"/>
    <w:rsid w:val="00EF205A"/>
    <w:rsid w:val="00F003A8"/>
    <w:rsid w:val="00F11087"/>
    <w:rsid w:val="00F32858"/>
    <w:rsid w:val="00F35508"/>
    <w:rsid w:val="00F410FE"/>
    <w:rsid w:val="00F446D6"/>
    <w:rsid w:val="00F716FE"/>
    <w:rsid w:val="00F87846"/>
    <w:rsid w:val="00F91645"/>
    <w:rsid w:val="00F93565"/>
    <w:rsid w:val="00FA1243"/>
    <w:rsid w:val="00FA6FDB"/>
    <w:rsid w:val="00FC235F"/>
    <w:rsid w:val="00FC291F"/>
    <w:rsid w:val="00FC3F1A"/>
    <w:rsid w:val="00FC7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E9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  <w:style w:type="paragraph" w:customStyle="1" w:styleId="ConsPlusNormal">
    <w:name w:val="ConsPlusNormal"/>
    <w:uiPriority w:val="99"/>
    <w:rsid w:val="007342F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locked/>
    <w:rsid w:val="00BB7D76"/>
    <w:pPr>
      <w:spacing w:after="200" w:line="276" w:lineRule="auto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642F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394</TotalTime>
  <Pages>3</Pages>
  <Words>754</Words>
  <Characters>4303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94</cp:revision>
  <cp:lastPrinted>2020-11-24T07:58:00Z</cp:lastPrinted>
  <dcterms:created xsi:type="dcterms:W3CDTF">2018-10-22T06:38:00Z</dcterms:created>
  <dcterms:modified xsi:type="dcterms:W3CDTF">2021-06-04T07:17:00Z</dcterms:modified>
</cp:coreProperties>
</file>